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4F5F2" w14:textId="77777777" w:rsidR="00564420" w:rsidRDefault="00564420" w:rsidP="00564420">
      <w:pPr>
        <w:pStyle w:val="NoSpacing"/>
      </w:pPr>
      <w:r w:rsidRPr="00564420">
        <w:rPr>
          <w:u w:val="single"/>
        </w:rPr>
        <w:t>John PLUMMER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591BF637" w14:textId="77777777" w:rsidR="00564420" w:rsidRDefault="00564420" w:rsidP="00564420">
      <w:pPr>
        <w:pStyle w:val="NoSpacing"/>
      </w:pPr>
      <w:r>
        <w:t xml:space="preserve">of the vicarage of the prebend at the altar of </w:t>
      </w:r>
      <w:proofErr w:type="spellStart"/>
      <w:proofErr w:type="gramStart"/>
      <w:r>
        <w:t>St.Katherine</w:t>
      </w:r>
      <w:proofErr w:type="spellEnd"/>
      <w:proofErr w:type="gramEnd"/>
      <w:r>
        <w:t xml:space="preserve"> in Beverley Minster.</w:t>
      </w:r>
    </w:p>
    <w:p w14:paraId="20C189C1" w14:textId="77777777" w:rsidR="00564420" w:rsidRDefault="00564420" w:rsidP="00564420">
      <w:pPr>
        <w:pStyle w:val="NoSpacing"/>
      </w:pPr>
    </w:p>
    <w:p w14:paraId="3BCE7F90" w14:textId="77777777" w:rsidR="00564420" w:rsidRDefault="00564420" w:rsidP="00564420">
      <w:pPr>
        <w:pStyle w:val="NoSpacing"/>
      </w:pPr>
    </w:p>
    <w:p w14:paraId="7C0097F7" w14:textId="77777777" w:rsidR="00564420" w:rsidRDefault="00564420" w:rsidP="00564420">
      <w:pPr>
        <w:pStyle w:val="NoSpacing"/>
      </w:pPr>
      <w:r>
        <w:t xml:space="preserve">  7 Aug.1484</w:t>
      </w:r>
      <w:r>
        <w:tab/>
      </w:r>
      <w:proofErr w:type="spellStart"/>
      <w:r>
        <w:t>Dimission</w:t>
      </w:r>
      <w:proofErr w:type="spellEnd"/>
      <w:r>
        <w:t>.</w:t>
      </w:r>
    </w:p>
    <w:p w14:paraId="3DD2EB12" w14:textId="77777777" w:rsidR="00564420" w:rsidRDefault="00564420" w:rsidP="00564420">
      <w:pPr>
        <w:pStyle w:val="NoSpacing"/>
        <w:ind w:left="1440"/>
      </w:pPr>
      <w:r w:rsidRPr="00771D70">
        <w:t xml:space="preserve">(“The Register of Thomas Rotherham,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</w:t>
      </w:r>
      <w:r>
        <w:t>4</w:t>
      </w:r>
      <w:r w:rsidRPr="00771D70">
        <w:t>)</w:t>
      </w:r>
    </w:p>
    <w:p w14:paraId="5F90F39E" w14:textId="77777777" w:rsidR="00564420" w:rsidRDefault="00564420" w:rsidP="00564420">
      <w:pPr>
        <w:pStyle w:val="NoSpacing"/>
      </w:pPr>
    </w:p>
    <w:p w14:paraId="56DEEBAF" w14:textId="77777777" w:rsidR="00564420" w:rsidRDefault="00564420" w:rsidP="00564420">
      <w:pPr>
        <w:pStyle w:val="NoSpacing"/>
      </w:pPr>
    </w:p>
    <w:p w14:paraId="41047902" w14:textId="77777777" w:rsidR="00564420" w:rsidRDefault="00564420" w:rsidP="00564420">
      <w:pPr>
        <w:pStyle w:val="NoSpacing"/>
      </w:pPr>
      <w:r>
        <w:t>12 March 2023</w:t>
      </w:r>
    </w:p>
    <w:p w14:paraId="0F09CD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4C03F" w14:textId="77777777" w:rsidR="00564420" w:rsidRDefault="00564420" w:rsidP="009139A6">
      <w:r>
        <w:separator/>
      </w:r>
    </w:p>
  </w:endnote>
  <w:endnote w:type="continuationSeparator" w:id="0">
    <w:p w14:paraId="7C0EFB42" w14:textId="77777777" w:rsidR="00564420" w:rsidRDefault="005644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B8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C7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C9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570BB" w14:textId="77777777" w:rsidR="00564420" w:rsidRDefault="00564420" w:rsidP="009139A6">
      <w:r>
        <w:separator/>
      </w:r>
    </w:p>
  </w:footnote>
  <w:footnote w:type="continuationSeparator" w:id="0">
    <w:p w14:paraId="3CA54A66" w14:textId="77777777" w:rsidR="00564420" w:rsidRDefault="005644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570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EF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B7E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20"/>
    <w:rsid w:val="000666E0"/>
    <w:rsid w:val="002510B7"/>
    <w:rsid w:val="0056442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3A39B"/>
  <w15:chartTrackingRefBased/>
  <w15:docId w15:val="{43AF76CC-0724-4D75-8C58-0DFAD18D9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2023-12-16T20:17:00Z</dcterms:created>
  <dcterms:modified xsi:type="dcterms:W3CDTF">2023-12-16T20:17:00Z</dcterms:modified>
</cp:coreProperties>
</file>